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7FDE8" w14:textId="77777777" w:rsidR="00D1186E" w:rsidRDefault="00D1186E" w:rsidP="00D118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504651A" w14:textId="77777777" w:rsidR="00D1186E" w:rsidRDefault="00D1186E" w:rsidP="00D118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A77CA6" w14:textId="77777777" w:rsidR="00D1186E" w:rsidRDefault="00D1186E" w:rsidP="00D118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65BCDA" w14:textId="77777777" w:rsidR="00D1186E" w:rsidRDefault="00D1186E" w:rsidP="00D118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Lincolnshire(q.v.),</w:t>
      </w:r>
    </w:p>
    <w:p w14:paraId="320ADB27" w14:textId="77777777" w:rsidR="00D1186E" w:rsidRDefault="00D1186E" w:rsidP="00D118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Skypwith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586267B" w14:textId="358F9240" w:rsidR="00D1186E" w:rsidRDefault="00D1186E" w:rsidP="00D1186E">
      <w:pPr>
        <w:pStyle w:val="NoSpacing"/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67F292E" w14:textId="77777777" w:rsidR="00D1186E" w:rsidRDefault="00D1186E" w:rsidP="00D1186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75BA426" w14:textId="77777777" w:rsidR="00D1186E" w:rsidRDefault="00D1186E" w:rsidP="00D1186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1B528DC" w14:textId="77777777" w:rsidR="00D1186E" w:rsidRPr="001B1923" w:rsidRDefault="00D1186E" w:rsidP="00D1186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 June 2021</w:t>
      </w:r>
    </w:p>
    <w:p w14:paraId="3915F003" w14:textId="2DED5EB5" w:rsidR="00BA00AB" w:rsidRPr="00D1186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118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98C2D" w14:textId="77777777" w:rsidR="00D1186E" w:rsidRDefault="00D1186E" w:rsidP="009139A6">
      <w:r>
        <w:separator/>
      </w:r>
    </w:p>
  </w:endnote>
  <w:endnote w:type="continuationSeparator" w:id="0">
    <w:p w14:paraId="791EBD5A" w14:textId="77777777" w:rsidR="00D1186E" w:rsidRDefault="00D118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F0D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3E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B8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56674" w14:textId="77777777" w:rsidR="00D1186E" w:rsidRDefault="00D1186E" w:rsidP="009139A6">
      <w:r>
        <w:separator/>
      </w:r>
    </w:p>
  </w:footnote>
  <w:footnote w:type="continuationSeparator" w:id="0">
    <w:p w14:paraId="470D428B" w14:textId="77777777" w:rsidR="00D1186E" w:rsidRDefault="00D118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E1D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33B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CB4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6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186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61BB"/>
  <w15:chartTrackingRefBased/>
  <w15:docId w15:val="{3BF51A7B-BE2D-41F2-944D-FAAAFE87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2021-06-13T20:03:00Z</dcterms:created>
  <dcterms:modified xsi:type="dcterms:W3CDTF">2021-06-13T20:04:00Z</dcterms:modified>
</cp:coreProperties>
</file>